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6CCA2" w14:textId="2F4E9B17" w:rsidR="00E40235" w:rsidRDefault="00E40235" w:rsidP="00E402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RAYNALD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</w:t>
      </w:r>
      <w:r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D355305" w14:textId="77777777" w:rsidR="00E40235" w:rsidRDefault="00E40235" w:rsidP="00E402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71BEBD6E" w14:textId="77777777" w:rsidR="00E40235" w:rsidRDefault="00E40235" w:rsidP="00E402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762444" w14:textId="77777777" w:rsidR="00E40235" w:rsidRDefault="00E40235" w:rsidP="00E402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5A0F8E" w14:textId="5A9F4A33" w:rsidR="00E40235" w:rsidRDefault="00E40235" w:rsidP="00E402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Mau1416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3213A609" w14:textId="720DD22A" w:rsidR="00E40235" w:rsidRDefault="00E40235" w:rsidP="00E40235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6D56D07" w14:textId="77777777" w:rsidR="00E40235" w:rsidRDefault="00E40235" w:rsidP="00E402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C48381" w14:textId="77777777" w:rsidR="00E40235" w:rsidRDefault="00E40235" w:rsidP="00E402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1F5BD28" w14:textId="77777777" w:rsidR="00E40235" w:rsidRDefault="00E40235" w:rsidP="00E402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2021</w:t>
      </w:r>
    </w:p>
    <w:p w14:paraId="3F46E328" w14:textId="7B66AACD" w:rsidR="00BA00AB" w:rsidRPr="00E40235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402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E5C7C" w14:textId="77777777" w:rsidR="00E40235" w:rsidRDefault="00E40235" w:rsidP="009139A6">
      <w:r>
        <w:separator/>
      </w:r>
    </w:p>
  </w:endnote>
  <w:endnote w:type="continuationSeparator" w:id="0">
    <w:p w14:paraId="53B6BC62" w14:textId="77777777" w:rsidR="00E40235" w:rsidRDefault="00E402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DB3F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04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68D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5513F" w14:textId="77777777" w:rsidR="00E40235" w:rsidRDefault="00E40235" w:rsidP="009139A6">
      <w:r>
        <w:separator/>
      </w:r>
    </w:p>
  </w:footnote>
  <w:footnote w:type="continuationSeparator" w:id="0">
    <w:p w14:paraId="46DA58BB" w14:textId="77777777" w:rsidR="00E40235" w:rsidRDefault="00E402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348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B7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EDB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23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4023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C377A"/>
  <w15:chartTrackingRefBased/>
  <w15:docId w15:val="{305A8868-60E3-40E1-9C05-D4837E697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2021-09-11T18:18:00Z</dcterms:created>
  <dcterms:modified xsi:type="dcterms:W3CDTF">2021-09-11T18:20:00Z</dcterms:modified>
</cp:coreProperties>
</file>